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2E48EFC9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13165C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F19DD3B" w14:textId="77777777" w:rsidR="000B3734" w:rsidRPr="001C55D1" w:rsidRDefault="000B3734" w:rsidP="00037387"/>
        </w:tc>
      </w:tr>
      <w:tr w:rsidR="000B3734" w:rsidRPr="001C55D1" w14:paraId="2265043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3B33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9ED32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16F29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05148B44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E78EA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515A75" w14:textId="1688BA63" w:rsidR="000B3734" w:rsidRPr="001C55D1" w:rsidRDefault="004C5095" w:rsidP="00037387">
            <w:r>
              <w:t>6</w:t>
            </w:r>
            <w:r w:rsidR="003B4310">
              <w:t>8</w:t>
            </w:r>
            <w:r>
              <w:t>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083635" w14:textId="77777777" w:rsidR="000B3734" w:rsidRPr="001C55D1" w:rsidRDefault="000B3734" w:rsidP="00037387"/>
        </w:tc>
      </w:tr>
      <w:tr w:rsidR="000B3734" w:rsidRPr="001C55D1" w14:paraId="6EAB4F6C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F547F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2C946BB" w14:textId="77777777" w:rsidR="000B3734" w:rsidRPr="001C55D1" w:rsidRDefault="000B3734" w:rsidP="00037387"/>
        </w:tc>
      </w:tr>
      <w:tr w:rsidR="000B3734" w:rsidRPr="001C55D1" w14:paraId="13AECC1A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2C225" w14:textId="24F1F91B" w:rsidR="000B3734" w:rsidRPr="001C55D1" w:rsidRDefault="004C5095" w:rsidP="00037387">
            <w:r>
              <w:t>Sanierung der Trauerhalle Brambauer</w:t>
            </w:r>
          </w:p>
        </w:tc>
      </w:tr>
      <w:tr w:rsidR="000B3734" w:rsidRPr="001C55D1" w14:paraId="1D48206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8BFF0" w14:textId="77777777" w:rsidR="000B3734" w:rsidRPr="001C55D1" w:rsidRDefault="000B3734" w:rsidP="00037387"/>
        </w:tc>
      </w:tr>
      <w:tr w:rsidR="000B3734" w:rsidRPr="001C55D1" w14:paraId="26E6A2B0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FA418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A173204" w14:textId="77777777" w:rsidR="000B3734" w:rsidRPr="001C55D1" w:rsidRDefault="000B3734" w:rsidP="00037387"/>
        </w:tc>
      </w:tr>
      <w:tr w:rsidR="000B3734" w:rsidRPr="001C55D1" w14:paraId="78C933E3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C0E9A" w14:textId="6969091E" w:rsidR="000B3734" w:rsidRPr="001C55D1" w:rsidRDefault="003B4310" w:rsidP="00037387">
            <w:r>
              <w:t>Rohbau</w:t>
            </w:r>
            <w:r w:rsidR="004C5095">
              <w:t>arbeiten</w:t>
            </w:r>
          </w:p>
        </w:tc>
      </w:tr>
    </w:tbl>
    <w:p w14:paraId="59D874BD" w14:textId="77777777" w:rsidR="000B3734" w:rsidRPr="00D25B27" w:rsidRDefault="000B3734" w:rsidP="00B5249E">
      <w:pPr>
        <w:rPr>
          <w:sz w:val="16"/>
          <w:szCs w:val="16"/>
        </w:rPr>
      </w:pPr>
    </w:p>
    <w:p w14:paraId="60035871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7B64C276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2A24825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638519C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043B03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6708942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F2999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9F1C5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1B2BB92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7769CE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31200DB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35BB56F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6F04E72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02A77A4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55A8D58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913EC3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1C5ABE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60451C2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5656948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528D095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7ACF41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14:paraId="111D4F9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2C82BB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2E549CF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7F15CEB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648F15A2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E09BF3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6F8A1C2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B6249B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54B210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4E367C9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1B575C9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0188DB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7A4AA67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1CE15FF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D2BCE1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7D31A26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03DE5A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A036E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A66D95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6ADAD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FE1785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7D1B4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3180CAC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3CAAEB0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406CBB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3C1644D" w14:textId="77777777" w:rsidR="00B5249E" w:rsidRPr="00B5249E" w:rsidRDefault="00B5249E" w:rsidP="00B5249E"/>
        </w:tc>
      </w:tr>
      <w:tr w:rsidR="00B5249E" w:rsidRPr="00B5249E" w14:paraId="3446617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42F5D3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18227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0EEB8B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13253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2C78B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C349F9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9DB18D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55466F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1FEE56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AB45C51" w14:textId="77777777" w:rsidR="00B5249E" w:rsidRPr="00B5249E" w:rsidRDefault="00B5249E" w:rsidP="00B5249E"/>
        </w:tc>
      </w:tr>
      <w:tr w:rsidR="00B5249E" w:rsidRPr="00B5249E" w14:paraId="6B3D8D5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B1634D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DF562A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9D5D4D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B531CD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862AC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235FB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1AF5D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9574D6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541E0C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B5A1DFF" w14:textId="77777777" w:rsidR="00B5249E" w:rsidRPr="00B5249E" w:rsidRDefault="00B5249E" w:rsidP="00B5249E"/>
        </w:tc>
      </w:tr>
      <w:tr w:rsidR="00B5249E" w:rsidRPr="00B5249E" w14:paraId="3512E47A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36403F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EF81D6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8BCA2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0D6678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4E4C1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2CA8C2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F6EFCD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E7CEE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AF9504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98A98C0" w14:textId="77777777" w:rsidR="00B5249E" w:rsidRPr="00B5249E" w:rsidRDefault="00B5249E" w:rsidP="00B5249E"/>
        </w:tc>
      </w:tr>
      <w:tr w:rsidR="00B5249E" w:rsidRPr="00B5249E" w14:paraId="47DCCDC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D3F749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EC272A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4B44C6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3E4C5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7763B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38E08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E0BA49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B5279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BDA34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2CB9B2" w14:textId="77777777" w:rsidR="00B5249E" w:rsidRPr="00B5249E" w:rsidRDefault="00B5249E" w:rsidP="00B5249E"/>
        </w:tc>
      </w:tr>
      <w:tr w:rsidR="00B5249E" w:rsidRPr="00B5249E" w14:paraId="59D1D73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CCF75F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DEF7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C091EAB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4EA6FE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D4767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D29DB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7FA069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DDBD22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5191ED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FC0282C" w14:textId="77777777" w:rsidR="00B5249E" w:rsidRPr="00B5249E" w:rsidRDefault="00B5249E" w:rsidP="00B5249E"/>
        </w:tc>
      </w:tr>
      <w:tr w:rsidR="00B5249E" w:rsidRPr="00B5249E" w14:paraId="1AAFE76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239E1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17C610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BA4370A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5E07C7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1472A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B7EF65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BE202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8E383B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B416C6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7E9AD73" w14:textId="77777777" w:rsidR="00B5249E" w:rsidRPr="00B5249E" w:rsidRDefault="00B5249E" w:rsidP="00B5249E"/>
        </w:tc>
      </w:tr>
      <w:tr w:rsidR="00B5249E" w:rsidRPr="00B5249E" w14:paraId="7F66D34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94E017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09BD76C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5A441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966EC4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82CE4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2FA6D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20A9D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C1FD92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DA43F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C6D7D26" w14:textId="77777777" w:rsidR="00B5249E" w:rsidRPr="00B5249E" w:rsidRDefault="00B5249E" w:rsidP="00B5249E"/>
        </w:tc>
      </w:tr>
      <w:tr w:rsidR="00B5249E" w:rsidRPr="00B5249E" w14:paraId="2DAA507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C5092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FFD622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6AB607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7A0771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205A09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EECE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87D61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62C2451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679FE9C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1296F95" w14:textId="77777777" w:rsidR="00B5249E" w:rsidRPr="00B5249E" w:rsidRDefault="00B5249E" w:rsidP="00B5249E"/>
        </w:tc>
      </w:tr>
      <w:tr w:rsidR="00B5249E" w:rsidRPr="00B5249E" w14:paraId="7F422D1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DEAF7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EFD53D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7860972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C24FFA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2708E1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30731A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091A9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64E699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93602C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814565E" w14:textId="77777777" w:rsidR="00B5249E" w:rsidRPr="00B5249E" w:rsidRDefault="00B5249E" w:rsidP="00B5249E"/>
        </w:tc>
      </w:tr>
      <w:tr w:rsidR="00B5249E" w:rsidRPr="00B5249E" w14:paraId="5FD4390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8C89623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2347AF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25EC6DA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8FF609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829D1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760C2D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1F70E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F3AE34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12DC55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3F8EE20" w14:textId="77777777" w:rsidR="00B5249E" w:rsidRPr="00B5249E" w:rsidRDefault="00B5249E" w:rsidP="00B5249E"/>
        </w:tc>
      </w:tr>
      <w:tr w:rsidR="00B5249E" w:rsidRPr="00B5249E" w14:paraId="221268E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B9DE2D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3135B1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89B7D0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017EA9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90023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B1E3E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F7C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52046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37FE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C96D912" w14:textId="77777777" w:rsidR="00B5249E" w:rsidRPr="00B5249E" w:rsidRDefault="00B5249E" w:rsidP="00B5249E"/>
        </w:tc>
      </w:tr>
      <w:tr w:rsidR="00B5249E" w:rsidRPr="00B5249E" w14:paraId="38F67C4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74E0AF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807FC1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55F3EC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1F7F6C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0C37A8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6404A0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B650F91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F12F9E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608FC2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1BE9F69" w14:textId="77777777" w:rsidR="00B5249E" w:rsidRPr="00B5249E" w:rsidRDefault="00B5249E" w:rsidP="00B5249E"/>
        </w:tc>
      </w:tr>
      <w:tr w:rsidR="007D012C" w:rsidRPr="00B5249E" w14:paraId="00FB4C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30A7074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228908F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7E2A3BC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54537A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B742DF9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14876A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59BE52A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78B37F9B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1933472F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5F3EA2E0" w14:textId="77777777" w:rsidR="007D012C" w:rsidRPr="00B5249E" w:rsidRDefault="007D012C" w:rsidP="00B5249E"/>
        </w:tc>
      </w:tr>
      <w:tr w:rsidR="007D012C" w:rsidRPr="00B5249E" w14:paraId="66F15B0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3A674A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63D4F7E3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7C36BBF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5AD6FB21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46D049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55517E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C81C71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9C07C19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1865BFC0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279D51C" w14:textId="77777777" w:rsidR="007D012C" w:rsidRPr="00B5249E" w:rsidRDefault="007D012C" w:rsidP="00B5249E"/>
        </w:tc>
      </w:tr>
    </w:tbl>
    <w:p w14:paraId="543DFCCD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F7C9" w14:textId="77777777" w:rsidR="008E4F29" w:rsidRDefault="008E4F29">
      <w:r>
        <w:separator/>
      </w:r>
    </w:p>
    <w:p w14:paraId="0DADC219" w14:textId="77777777" w:rsidR="008E4F29" w:rsidRDefault="008E4F29"/>
    <w:p w14:paraId="5DFBF805" w14:textId="77777777" w:rsidR="008E4F29" w:rsidRDefault="008E4F29"/>
  </w:endnote>
  <w:endnote w:type="continuationSeparator" w:id="0">
    <w:p w14:paraId="500D256C" w14:textId="77777777" w:rsidR="008E4F29" w:rsidRDefault="008E4F29">
      <w:r>
        <w:continuationSeparator/>
      </w:r>
    </w:p>
    <w:p w14:paraId="2361816B" w14:textId="77777777" w:rsidR="008E4F29" w:rsidRDefault="008E4F29"/>
    <w:p w14:paraId="6EAEAFE6" w14:textId="77777777"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988206C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1FBDED70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44AAAF7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E7F079" wp14:editId="02013B0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F8DB84C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AE40B09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650CC5E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578" w14:textId="77777777" w:rsidR="008E4F29" w:rsidRDefault="008E4F29">
      <w:r>
        <w:separator/>
      </w:r>
    </w:p>
  </w:footnote>
  <w:footnote w:type="continuationSeparator" w:id="0">
    <w:p w14:paraId="01609A98" w14:textId="77777777" w:rsidR="008E4F29" w:rsidRDefault="008E4F29">
      <w:r>
        <w:continuationSeparator/>
      </w:r>
    </w:p>
    <w:p w14:paraId="72175B3C" w14:textId="77777777" w:rsidR="008E4F29" w:rsidRDefault="008E4F29"/>
    <w:p w14:paraId="0513F879" w14:textId="77777777" w:rsidR="008E4F29" w:rsidRDefault="008E4F29"/>
  </w:footnote>
  <w:footnote w:id="1">
    <w:p w14:paraId="04418888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611F83DA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111226BE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00650871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29EA" w14:textId="77777777" w:rsidR="00FF1D90" w:rsidRDefault="00FF1D90"/>
  <w:p w14:paraId="587BEF3E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0330" w14:textId="77777777" w:rsidR="00FF1D90" w:rsidRDefault="00FF1D90" w:rsidP="00046C8E">
    <w:pPr>
      <w:pStyle w:val="Kopfzeile"/>
    </w:pPr>
    <w:r>
      <w:t>223</w:t>
    </w:r>
  </w:p>
  <w:p w14:paraId="0948EB95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276A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B4310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095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1636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8CC7434"/>
  <w15:docId w15:val="{5B1F8CE0-7E37-4036-993C-847BA2E1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82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Zunic.86, Milena</cp:lastModifiedBy>
  <cp:revision>13</cp:revision>
  <cp:lastPrinted>2010-03-03T16:06:00Z</cp:lastPrinted>
  <dcterms:created xsi:type="dcterms:W3CDTF">2016-08-24T08:41:00Z</dcterms:created>
  <dcterms:modified xsi:type="dcterms:W3CDTF">2026-08-03T11:52:00Z</dcterms:modified>
</cp:coreProperties>
</file>